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5E1B9" w14:textId="4BBDC21D" w:rsidR="004F6812" w:rsidRDefault="004F6812" w:rsidP="004F6812">
      <w:pPr>
        <w:pStyle w:val="NoSpacing"/>
      </w:pPr>
      <w:r>
        <w:rPr>
          <w:u w:val="single"/>
        </w:rPr>
        <w:t>William WHYTE</w:t>
      </w:r>
      <w:r>
        <w:t xml:space="preserve">        (fl.1483</w:t>
      </w:r>
      <w:r w:rsidR="00730317">
        <w:t>-4</w:t>
      </w:r>
      <w:r>
        <w:t>)</w:t>
      </w:r>
    </w:p>
    <w:p w14:paraId="4391379F" w14:textId="77777777" w:rsidR="004F6812" w:rsidRDefault="004F6812" w:rsidP="004F6812">
      <w:pPr>
        <w:pStyle w:val="NoSpacing"/>
      </w:pPr>
      <w:r>
        <w:t>of London. Mercer.</w:t>
      </w:r>
    </w:p>
    <w:p w14:paraId="350FAF32" w14:textId="77777777" w:rsidR="004F6812" w:rsidRDefault="004F6812" w:rsidP="004F6812">
      <w:pPr>
        <w:pStyle w:val="NoSpacing"/>
      </w:pPr>
    </w:p>
    <w:p w14:paraId="35C0E23D" w14:textId="77777777" w:rsidR="004F6812" w:rsidRDefault="004F6812" w:rsidP="004F6812">
      <w:pPr>
        <w:pStyle w:val="NoSpacing"/>
      </w:pPr>
    </w:p>
    <w:p w14:paraId="43B4062B" w14:textId="77777777" w:rsidR="004F6812" w:rsidRDefault="004F6812" w:rsidP="004F6812">
      <w:pPr>
        <w:pStyle w:val="NoSpacing"/>
      </w:pPr>
      <w:r>
        <w:tab/>
        <w:t>1483</w:t>
      </w:r>
      <w:r>
        <w:tab/>
        <w:t xml:space="preserve">He made a plaint of debt against Sir William Norrys of </w:t>
      </w:r>
      <w:proofErr w:type="spellStart"/>
      <w:r>
        <w:t>Yattenden</w:t>
      </w:r>
      <w:proofErr w:type="spellEnd"/>
      <w:r>
        <w:t>(q.v.).</w:t>
      </w:r>
    </w:p>
    <w:p w14:paraId="6C5D6873" w14:textId="77777777" w:rsidR="004F6812" w:rsidRPr="004F6812" w:rsidRDefault="004F6812" w:rsidP="004F6812">
      <w:pPr>
        <w:pStyle w:val="NoSpacing"/>
        <w:rPr>
          <w:sz w:val="22"/>
          <w:szCs w:val="22"/>
        </w:rPr>
      </w:pPr>
      <w:r>
        <w:tab/>
      </w:r>
      <w:r>
        <w:tab/>
      </w:r>
      <w:r w:rsidRPr="004F6812">
        <w:rPr>
          <w:sz w:val="22"/>
          <w:szCs w:val="22"/>
        </w:rPr>
        <w:t>(</w:t>
      </w:r>
      <w:hyperlink r:id="rId6" w:history="1">
        <w:r w:rsidRPr="004F6812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4F6812">
        <w:rPr>
          <w:sz w:val="22"/>
          <w:szCs w:val="22"/>
        </w:rPr>
        <w:t>)</w:t>
      </w:r>
    </w:p>
    <w:p w14:paraId="567CF2E5" w14:textId="77777777" w:rsidR="004F6812" w:rsidRDefault="004F6812" w:rsidP="004F6812">
      <w:pPr>
        <w:pStyle w:val="NoSpacing"/>
      </w:pPr>
      <w:r>
        <w:tab/>
        <w:t>1483</w:t>
      </w:r>
      <w:r>
        <w:tab/>
        <w:t xml:space="preserve">He made a plaint of debt against Roger Wake of </w:t>
      </w:r>
      <w:proofErr w:type="spellStart"/>
      <w:r>
        <w:t>Blisworth</w:t>
      </w:r>
      <w:proofErr w:type="spellEnd"/>
      <w:r>
        <w:t>(q.v.), Robert</w:t>
      </w:r>
    </w:p>
    <w:p w14:paraId="127F236B" w14:textId="49CCBA03" w:rsidR="004F6812" w:rsidRDefault="004F6812" w:rsidP="004F6812">
      <w:pPr>
        <w:pStyle w:val="NoSpacing"/>
      </w:pPr>
      <w:r>
        <w:tab/>
      </w:r>
      <w:r>
        <w:tab/>
        <w:t>Broun of London(q.v.) and one other.  (ibid.)</w:t>
      </w:r>
    </w:p>
    <w:p w14:paraId="447A0C59" w14:textId="77777777" w:rsidR="00730317" w:rsidRDefault="00730317" w:rsidP="00730317">
      <w:pPr>
        <w:pStyle w:val="NoSpacing"/>
      </w:pPr>
      <w:r>
        <w:tab/>
        <w:t>1484</w:t>
      </w:r>
      <w:r>
        <w:tab/>
        <w:t xml:space="preserve">He made a plaint of debt against John </w:t>
      </w:r>
      <w:proofErr w:type="spellStart"/>
      <w:r>
        <w:t>Ferres</w:t>
      </w:r>
      <w:proofErr w:type="spellEnd"/>
      <w:r>
        <w:t xml:space="preserve"> of Blunsdon </w:t>
      </w:r>
      <w:proofErr w:type="spellStart"/>
      <w:r>
        <w:t>St.Andrew</w:t>
      </w:r>
      <w:proofErr w:type="spellEnd"/>
      <w:r>
        <w:t>,</w:t>
      </w:r>
    </w:p>
    <w:p w14:paraId="19389E62" w14:textId="77777777" w:rsidR="00730317" w:rsidRDefault="00730317" w:rsidP="00730317">
      <w:pPr>
        <w:pStyle w:val="NoSpacing"/>
      </w:pPr>
      <w:r>
        <w:tab/>
      </w:r>
      <w:r>
        <w:tab/>
        <w:t>Wiltshire(q.v.).</w:t>
      </w:r>
    </w:p>
    <w:p w14:paraId="2C20C63B" w14:textId="77777777" w:rsidR="00730317" w:rsidRDefault="00730317" w:rsidP="00730317">
      <w:pPr>
        <w:pStyle w:val="NoSpacing"/>
      </w:pPr>
      <w:r>
        <w:tab/>
      </w:r>
      <w:r>
        <w:tab/>
        <w:t>(</w:t>
      </w:r>
      <w:hyperlink r:id="rId7" w:history="1">
        <w:r w:rsidRPr="005B4774">
          <w:rPr>
            <w:rStyle w:val="Hyperlink"/>
          </w:rPr>
          <w:t>http://aalt.law.uh.edu/Indices/CP40Indices/CP40no888Pl.htm</w:t>
        </w:r>
      </w:hyperlink>
      <w:r>
        <w:t>)</w:t>
      </w:r>
    </w:p>
    <w:p w14:paraId="00619ADB" w14:textId="77777777" w:rsidR="00730317" w:rsidRDefault="00730317" w:rsidP="00730317">
      <w:pPr>
        <w:pStyle w:val="NoSpacing"/>
      </w:pPr>
      <w:r>
        <w:tab/>
        <w:t>1484</w:t>
      </w:r>
      <w:r>
        <w:tab/>
        <w:t xml:space="preserve">He made a plaint of debt against Simon </w:t>
      </w:r>
      <w:proofErr w:type="spellStart"/>
      <w:r>
        <w:t>Mylburne</w:t>
      </w:r>
      <w:proofErr w:type="spellEnd"/>
      <w:r>
        <w:t xml:space="preserve"> of </w:t>
      </w:r>
      <w:proofErr w:type="spellStart"/>
      <w:r>
        <w:t>Tillington</w:t>
      </w:r>
      <w:proofErr w:type="spellEnd"/>
      <w:r>
        <w:t>,</w:t>
      </w:r>
    </w:p>
    <w:p w14:paraId="3B7E79BB" w14:textId="77777777" w:rsidR="00730317" w:rsidRDefault="00730317" w:rsidP="00730317">
      <w:pPr>
        <w:pStyle w:val="NoSpacing"/>
      </w:pPr>
      <w:r>
        <w:tab/>
      </w:r>
      <w:r>
        <w:tab/>
        <w:t>Herefordshire.   (ibid.)</w:t>
      </w:r>
    </w:p>
    <w:p w14:paraId="4E08D902" w14:textId="77777777" w:rsidR="00730317" w:rsidRPr="00F215DD" w:rsidRDefault="00730317" w:rsidP="004F6812">
      <w:pPr>
        <w:pStyle w:val="NoSpacing"/>
      </w:pPr>
    </w:p>
    <w:p w14:paraId="327E8CC0" w14:textId="77777777" w:rsidR="004F6812" w:rsidRDefault="004F6812" w:rsidP="004F6812">
      <w:pPr>
        <w:pStyle w:val="NoSpacing"/>
      </w:pPr>
    </w:p>
    <w:p w14:paraId="3BEA632A" w14:textId="77777777" w:rsidR="004F6812" w:rsidRDefault="004F6812" w:rsidP="004F6812">
      <w:pPr>
        <w:pStyle w:val="NoSpacing"/>
      </w:pPr>
    </w:p>
    <w:p w14:paraId="29EB0BB0" w14:textId="17DCBDCB" w:rsidR="00E47068" w:rsidRDefault="004F6812" w:rsidP="004F6812">
      <w:pPr>
        <w:pStyle w:val="NoSpacing"/>
      </w:pPr>
      <w:r>
        <w:t>11 February 2015</w:t>
      </w:r>
    </w:p>
    <w:p w14:paraId="0A69D4D0" w14:textId="08459DEA" w:rsidR="00730317" w:rsidRPr="00C009D8" w:rsidRDefault="00730317" w:rsidP="004F6812">
      <w:pPr>
        <w:pStyle w:val="NoSpacing"/>
      </w:pPr>
      <w:r>
        <w:t>23 December 2019</w:t>
      </w:r>
      <w:bookmarkStart w:id="0" w:name="_GoBack"/>
      <w:bookmarkEnd w:id="0"/>
    </w:p>
    <w:sectPr w:rsidR="00730317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CF782" w14:textId="77777777" w:rsidR="004F6812" w:rsidRDefault="004F6812" w:rsidP="00920DE3">
      <w:pPr>
        <w:spacing w:after="0" w:line="240" w:lineRule="auto"/>
      </w:pPr>
      <w:r>
        <w:separator/>
      </w:r>
    </w:p>
  </w:endnote>
  <w:endnote w:type="continuationSeparator" w:id="0">
    <w:p w14:paraId="32489480" w14:textId="77777777" w:rsidR="004F6812" w:rsidRDefault="004F68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3A88A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32C13" w14:textId="77777777" w:rsidR="00C009D8" w:rsidRPr="00C009D8" w:rsidRDefault="00C009D8">
    <w:pPr>
      <w:pStyle w:val="Footer"/>
    </w:pPr>
    <w:r>
      <w:t>Copyright I.S.Rogers 9 August 2013</w:t>
    </w:r>
  </w:p>
  <w:p w14:paraId="692ED57A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25B96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C3914" w14:textId="77777777" w:rsidR="004F6812" w:rsidRDefault="004F6812" w:rsidP="00920DE3">
      <w:pPr>
        <w:spacing w:after="0" w:line="240" w:lineRule="auto"/>
      </w:pPr>
      <w:r>
        <w:separator/>
      </w:r>
    </w:p>
  </w:footnote>
  <w:footnote w:type="continuationSeparator" w:id="0">
    <w:p w14:paraId="580AB3AE" w14:textId="77777777" w:rsidR="004F6812" w:rsidRDefault="004F68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0FB6B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92AD0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3DF8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6812"/>
    <w:rsid w:val="00120749"/>
    <w:rsid w:val="004F6812"/>
    <w:rsid w:val="00624CAE"/>
    <w:rsid w:val="0073031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10F64"/>
  <w15:docId w15:val="{FF6762D6-43C9-425F-BB65-598C3DB86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4F681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6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2015-02-18T19:28:00Z</dcterms:created>
  <dcterms:modified xsi:type="dcterms:W3CDTF">2019-12-23T11:20:00Z</dcterms:modified>
</cp:coreProperties>
</file>